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8" w:type="dxa"/>
        <w:tblInd w:w="93" w:type="dxa"/>
        <w:tblLook w:val="00A0"/>
      </w:tblPr>
      <w:tblGrid>
        <w:gridCol w:w="4060"/>
        <w:gridCol w:w="1100"/>
        <w:gridCol w:w="1116"/>
        <w:gridCol w:w="1076"/>
        <w:gridCol w:w="1116"/>
        <w:gridCol w:w="1280"/>
      </w:tblGrid>
      <w:tr w:rsidR="006B086A" w:rsidRPr="00EF4909" w:rsidTr="00C57102">
        <w:trPr>
          <w:trHeight w:val="255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568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086A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074F5">
              <w:rPr>
                <w:rFonts w:ascii="Times New Roman" w:hAnsi="Times New Roman"/>
                <w:sz w:val="28"/>
                <w:szCs w:val="28"/>
                <w:lang w:eastAsia="ru-RU"/>
              </w:rPr>
              <w:t>ПРИЛОЖЕНИЕ</w:t>
            </w:r>
          </w:p>
          <w:p w:rsidR="006B086A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B086A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УТВЕРЖДЕН</w:t>
            </w:r>
            <w:r w:rsidRPr="00C074F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             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решением XX</w:t>
            </w:r>
            <w:r w:rsidRPr="00C074F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X сессии II созыва                      Совета Выселковского сельского </w:t>
            </w:r>
          </w:p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074F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поселения Выселковского района                             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от 17 декабря 2012 года № 1</w:t>
            </w:r>
          </w:p>
        </w:tc>
      </w:tr>
      <w:tr w:rsidR="006B086A" w:rsidRPr="00EF4909" w:rsidTr="00C57102">
        <w:trPr>
          <w:trHeight w:val="375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568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86A" w:rsidRPr="00C074F5" w:rsidRDefault="006B086A" w:rsidP="00C074F5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086A" w:rsidRPr="00EF4909" w:rsidTr="00C57102">
        <w:trPr>
          <w:trHeight w:val="375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568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86A" w:rsidRPr="00C074F5" w:rsidRDefault="006B086A" w:rsidP="00C074F5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086A" w:rsidRPr="00EF4909" w:rsidTr="00C57102">
        <w:trPr>
          <w:trHeight w:val="375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568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86A" w:rsidRPr="00C074F5" w:rsidRDefault="006B086A" w:rsidP="00C074F5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086A" w:rsidRPr="00EF4909" w:rsidTr="00C57102">
        <w:trPr>
          <w:trHeight w:val="540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568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86A" w:rsidRPr="00C074F5" w:rsidRDefault="006B086A" w:rsidP="00C074F5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086A" w:rsidRPr="00EF4909" w:rsidTr="00C57102">
        <w:trPr>
          <w:trHeight w:val="540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086A" w:rsidRPr="00C074F5" w:rsidRDefault="006B086A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086A" w:rsidRPr="00C074F5" w:rsidRDefault="006B086A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086A" w:rsidRPr="00C074F5" w:rsidRDefault="006B086A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086A" w:rsidRPr="00C074F5" w:rsidRDefault="006B086A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086A" w:rsidRPr="00C074F5" w:rsidRDefault="006B086A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</w:tr>
      <w:tr w:rsidR="006B086A" w:rsidRPr="00EF4909" w:rsidTr="00C57102">
        <w:trPr>
          <w:trHeight w:val="315"/>
        </w:trPr>
        <w:tc>
          <w:tcPr>
            <w:tcW w:w="974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86A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Индикативный</w:t>
            </w:r>
            <w:r w:rsidRPr="00C074F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план социально-экономического развития </w:t>
            </w:r>
          </w:p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074F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Выселковского сельского поселения Выселковского района </w:t>
            </w:r>
          </w:p>
          <w:p w:rsidR="006B086A" w:rsidRPr="00C074F5" w:rsidRDefault="006B086A" w:rsidP="00C074F5">
            <w:pPr>
              <w:spacing w:line="240" w:lineRule="auto"/>
              <w:jc w:val="center"/>
              <w:rPr>
                <w:rFonts w:ascii="Cambria" w:hAnsi="Cambria" w:cs="Arial CYR"/>
                <w:b/>
                <w:bCs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района на 2013 год</w:t>
            </w:r>
          </w:p>
        </w:tc>
      </w:tr>
      <w:tr w:rsidR="006B086A" w:rsidRPr="00EF4909" w:rsidTr="00C57102">
        <w:trPr>
          <w:trHeight w:val="345"/>
        </w:trPr>
        <w:tc>
          <w:tcPr>
            <w:tcW w:w="9748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Cambria" w:hAnsi="Cambria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B086A" w:rsidRPr="00EF4909" w:rsidTr="00C57102">
        <w:trPr>
          <w:trHeight w:val="390"/>
        </w:trPr>
        <w:tc>
          <w:tcPr>
            <w:tcW w:w="40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Показатель, единица измерения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2011 год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2012 год</w:t>
            </w:r>
          </w:p>
        </w:tc>
        <w:tc>
          <w:tcPr>
            <w:tcW w:w="107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2012г. в % к 2011г.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2013 год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2013г. в % к 2012г.</w:t>
            </w:r>
          </w:p>
        </w:tc>
      </w:tr>
      <w:tr w:rsidR="006B086A" w:rsidRPr="00EF4909" w:rsidTr="00C57102">
        <w:trPr>
          <w:trHeight w:val="390"/>
        </w:trPr>
        <w:tc>
          <w:tcPr>
            <w:tcW w:w="40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B086A" w:rsidRPr="00C074F5" w:rsidRDefault="006B086A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0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B086A" w:rsidRPr="00C074F5" w:rsidRDefault="006B086A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прогноз</w:t>
            </w:r>
          </w:p>
        </w:tc>
        <w:tc>
          <w:tcPr>
            <w:tcW w:w="12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B086A" w:rsidRPr="00C074F5" w:rsidRDefault="006B086A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086A" w:rsidRPr="00EF4909" w:rsidTr="00DB3A41">
        <w:trPr>
          <w:trHeight w:val="870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6A" w:rsidRPr="00C074F5" w:rsidRDefault="006B086A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Среднегодовая численность постоянного населения – всего,  тыс. чел.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21,01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21,07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100,29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21,09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100,09</w:t>
            </w:r>
          </w:p>
        </w:tc>
      </w:tr>
      <w:tr w:rsidR="006B086A" w:rsidRPr="00EF4909" w:rsidTr="00DB3A41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B086A" w:rsidRPr="00DB3A41" w:rsidRDefault="006B086A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3A41">
              <w:rPr>
                <w:rFonts w:ascii="Times New Roman" w:hAnsi="Times New Roman"/>
                <w:sz w:val="24"/>
                <w:szCs w:val="24"/>
                <w:lang w:eastAsia="ru-RU"/>
              </w:rPr>
              <w:t>Численность занятых в экономике, тыс. чел.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9,19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9,21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100,22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9,23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100,22</w:t>
            </w:r>
          </w:p>
        </w:tc>
      </w:tr>
      <w:tr w:rsidR="006B086A" w:rsidRPr="00EF4909" w:rsidTr="00C57102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086A" w:rsidRPr="00C074F5" w:rsidRDefault="006B086A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Численность занятых в личных подсобных хозяйствах,       тыс. чел.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3,20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4,60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143,75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5,10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110,87</w:t>
            </w:r>
          </w:p>
        </w:tc>
      </w:tr>
      <w:tr w:rsidR="006B086A" w:rsidRPr="00EF4909" w:rsidTr="00C57102">
        <w:trPr>
          <w:trHeight w:val="115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086A" w:rsidRPr="00C074F5" w:rsidRDefault="006B086A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Уровень регистрируемой безработицы, в % к численности трудоспособного населения в трудоспособном возрасте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6B086A" w:rsidRPr="00EF4909" w:rsidTr="00C57102">
        <w:trPr>
          <w:trHeight w:val="30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6A" w:rsidRPr="00C074F5" w:rsidRDefault="006B086A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Фонд оплаты труда, мил. руб.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2343.8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2722,00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116,14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2958,60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108,69</w:t>
            </w:r>
          </w:p>
        </w:tc>
      </w:tr>
      <w:tr w:rsidR="006B086A" w:rsidRPr="00EF4909" w:rsidTr="00C57102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6A" w:rsidRPr="00C074F5" w:rsidRDefault="006B086A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Обрабатывающие производства (D), мил.руб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4673,20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5192,70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111,12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5712,70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110,01</w:t>
            </w:r>
          </w:p>
        </w:tc>
      </w:tr>
      <w:tr w:rsidR="006B086A" w:rsidRPr="00EF4909" w:rsidTr="00DB3A41">
        <w:trPr>
          <w:trHeight w:val="8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6A" w:rsidRPr="00C074F5" w:rsidRDefault="006B086A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Объем продукции сельского хозяйства всех категорий хозяйств, млн. руб.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5267,50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5783,63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109,80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6402,52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110,70</w:t>
            </w:r>
          </w:p>
        </w:tc>
      </w:tr>
      <w:tr w:rsidR="006B086A" w:rsidRPr="00EF4909" w:rsidTr="00DB3A41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B086A" w:rsidRPr="00C074F5" w:rsidRDefault="006B086A" w:rsidP="00DB3A41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4905,50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5347,63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109,01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5933,52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110,96</w:t>
            </w:r>
          </w:p>
        </w:tc>
      </w:tr>
      <w:tr w:rsidR="006B086A" w:rsidRPr="00EF4909" w:rsidTr="00DB3A41">
        <w:trPr>
          <w:trHeight w:val="840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B086A" w:rsidRPr="00C074F5" w:rsidRDefault="006B086A" w:rsidP="00DB3A41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134,00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136,00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101,49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139,00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102,21</w:t>
            </w:r>
          </w:p>
        </w:tc>
      </w:tr>
      <w:tr w:rsidR="006B086A" w:rsidRPr="00EF4909" w:rsidTr="00C57102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6A" w:rsidRPr="00C074F5" w:rsidRDefault="006B086A" w:rsidP="00DB3A41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личных подсобных хозяйств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228,00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131,58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330,00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110,00</w:t>
            </w:r>
          </w:p>
        </w:tc>
      </w:tr>
      <w:tr w:rsidR="006B086A" w:rsidRPr="00EF4909" w:rsidTr="00C57102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6A" w:rsidRPr="00C074F5" w:rsidRDefault="006B086A" w:rsidP="00DB3A41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Производство основных видов сельскохозяйственной продукции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086A" w:rsidRPr="00EF4909" w:rsidTr="00C57102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6A" w:rsidRPr="00C074F5" w:rsidRDefault="006B086A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Зерно (в весе  после доработки), тыс.тонн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250,50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266,88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106,54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288,18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107,98</w:t>
            </w:r>
          </w:p>
        </w:tc>
      </w:tr>
      <w:tr w:rsidR="006B086A" w:rsidRPr="00EF4909" w:rsidTr="00C57102">
        <w:trPr>
          <w:trHeight w:val="30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6A" w:rsidRPr="00C074F5" w:rsidRDefault="006B086A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Кукуруза, тыс. тонн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33,70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34,11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101,22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36,56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107,18</w:t>
            </w:r>
          </w:p>
        </w:tc>
      </w:tr>
      <w:tr w:rsidR="006B086A" w:rsidRPr="00EF4909" w:rsidTr="00C57102">
        <w:trPr>
          <w:trHeight w:val="30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6A" w:rsidRPr="00C074F5" w:rsidRDefault="006B086A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Соя, тыс. тонн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1,40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1,60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114,29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1,90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118,75</w:t>
            </w:r>
          </w:p>
        </w:tc>
      </w:tr>
      <w:tr w:rsidR="006B086A" w:rsidRPr="00EF4909" w:rsidTr="00C57102">
        <w:trPr>
          <w:trHeight w:val="30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6A" w:rsidRPr="00C074F5" w:rsidRDefault="006B086A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Сахарная свекла, тыс. тонн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195,80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209,70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107,10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226,60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108,06</w:t>
            </w:r>
          </w:p>
        </w:tc>
      </w:tr>
      <w:tr w:rsidR="006B086A" w:rsidRPr="00EF4909" w:rsidTr="00C57102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6A" w:rsidRPr="00C074F5" w:rsidRDefault="006B086A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Подсолнечник (в весе после доработки), тыс. тонн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33,90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34,10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100,59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34,80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102,05</w:t>
            </w:r>
          </w:p>
        </w:tc>
      </w:tr>
      <w:tr w:rsidR="006B086A" w:rsidRPr="00EF4909" w:rsidTr="00DB3A41">
        <w:trPr>
          <w:trHeight w:val="30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6A" w:rsidRPr="00C074F5" w:rsidRDefault="006B086A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Картофель - всего, тыс. тонн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7,30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7,65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104,79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8,14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106,41</w:t>
            </w:r>
          </w:p>
        </w:tc>
      </w:tr>
      <w:tr w:rsidR="006B086A" w:rsidRPr="00EF4909" w:rsidTr="00DB3A41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B086A" w:rsidRPr="00C074F5" w:rsidRDefault="006B086A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086A" w:rsidRPr="00EF4909" w:rsidTr="00F97066">
        <w:trPr>
          <w:trHeight w:val="89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B086A" w:rsidRPr="00C074F5" w:rsidRDefault="006B086A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2,17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2,19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100,92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2,23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101,83</w:t>
            </w:r>
          </w:p>
        </w:tc>
      </w:tr>
      <w:tr w:rsidR="006B086A" w:rsidRPr="00EF4909" w:rsidTr="00C57102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6A" w:rsidRPr="00C074F5" w:rsidRDefault="006B086A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5,13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5,46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106,43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6,49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118,86</w:t>
            </w:r>
          </w:p>
        </w:tc>
      </w:tr>
      <w:tr w:rsidR="006B086A" w:rsidRPr="00EF4909" w:rsidTr="00DB3A41">
        <w:trPr>
          <w:trHeight w:val="30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6A" w:rsidRPr="00C074F5" w:rsidRDefault="006B086A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Овощи - всего, тыс. тонн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7,80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8,20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105,13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8,83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107,68</w:t>
            </w:r>
          </w:p>
        </w:tc>
      </w:tr>
      <w:tr w:rsidR="006B086A" w:rsidRPr="00EF4909" w:rsidTr="00DB3A41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B086A" w:rsidRPr="00C074F5" w:rsidRDefault="006B086A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086A" w:rsidRPr="00EF4909" w:rsidTr="00F97066">
        <w:trPr>
          <w:trHeight w:val="890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B086A" w:rsidRPr="00C074F5" w:rsidRDefault="006B086A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5,95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6,10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102,52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6,36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104,26</w:t>
            </w:r>
          </w:p>
        </w:tc>
      </w:tr>
      <w:tr w:rsidR="006B086A" w:rsidRPr="00EF4909" w:rsidTr="00DB3A41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6A" w:rsidRPr="00C074F5" w:rsidRDefault="006B086A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1,85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2,10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113,51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2,47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117,62</w:t>
            </w:r>
          </w:p>
        </w:tc>
      </w:tr>
      <w:tr w:rsidR="006B086A" w:rsidRPr="00EF4909" w:rsidTr="00DB3A41">
        <w:trPr>
          <w:trHeight w:val="300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B086A" w:rsidRPr="00C074F5" w:rsidRDefault="006B086A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Плоды и ягоды, тыс. тонн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2,96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3,16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106,76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4,19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132,59</w:t>
            </w:r>
          </w:p>
        </w:tc>
      </w:tr>
      <w:tr w:rsidR="006B086A" w:rsidRPr="00EF4909" w:rsidTr="00DB3A41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B086A" w:rsidRPr="00C074F5" w:rsidRDefault="006B086A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086A" w:rsidRPr="00EF4909" w:rsidTr="00F97066">
        <w:trPr>
          <w:trHeight w:val="8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B086A" w:rsidRPr="00C074F5" w:rsidRDefault="006B086A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0,71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118,33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0,83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116,90</w:t>
            </w:r>
          </w:p>
        </w:tc>
      </w:tr>
      <w:tr w:rsidR="006B086A" w:rsidRPr="00EF4909" w:rsidTr="00DB3A41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B086A" w:rsidRPr="00C074F5" w:rsidRDefault="006B086A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2,36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2,45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103,81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2,55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104,08</w:t>
            </w:r>
          </w:p>
        </w:tc>
      </w:tr>
      <w:tr w:rsidR="006B086A" w:rsidRPr="00EF4909" w:rsidTr="00DB3A41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6A" w:rsidRPr="00C074F5" w:rsidRDefault="006B086A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Скот и птица (в живом весе)- всего, тыс. тонн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19,30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20,10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104,15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22,59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112,39</w:t>
            </w:r>
          </w:p>
        </w:tc>
      </w:tr>
      <w:tr w:rsidR="006B086A" w:rsidRPr="00EF4909" w:rsidTr="00DB3A41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B086A" w:rsidRPr="00C074F5" w:rsidRDefault="006B086A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13,86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13,89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100,22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15,42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111,02</w:t>
            </w:r>
          </w:p>
        </w:tc>
      </w:tr>
      <w:tr w:rsidR="006B086A" w:rsidRPr="00EF4909" w:rsidTr="00F97066">
        <w:trPr>
          <w:trHeight w:val="941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B086A" w:rsidRPr="00C074F5" w:rsidRDefault="006B086A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1,10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1,13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102,73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1,16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102,65</w:t>
            </w:r>
          </w:p>
        </w:tc>
      </w:tr>
      <w:tr w:rsidR="006B086A" w:rsidRPr="00EF4909" w:rsidTr="00C57102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6A" w:rsidRPr="00C074F5" w:rsidRDefault="006B086A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4,34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5,08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117,05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6,01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118,31</w:t>
            </w:r>
          </w:p>
        </w:tc>
      </w:tr>
      <w:tr w:rsidR="006B086A" w:rsidRPr="00EF4909" w:rsidTr="00DB3A41">
        <w:trPr>
          <w:trHeight w:val="30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6A" w:rsidRPr="00C074F5" w:rsidRDefault="006B086A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Молоко- всего, тыс. тонн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42,20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43,10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102,13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44,13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102,39</w:t>
            </w:r>
          </w:p>
        </w:tc>
      </w:tr>
      <w:tr w:rsidR="006B086A" w:rsidRPr="00EF4909" w:rsidTr="00DB3A41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B086A" w:rsidRPr="00C074F5" w:rsidRDefault="006B086A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41,17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42,16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102,40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43,33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102,78</w:t>
            </w:r>
          </w:p>
        </w:tc>
      </w:tr>
      <w:tr w:rsidR="006B086A" w:rsidRPr="00EF4909" w:rsidTr="00F97066">
        <w:trPr>
          <w:trHeight w:val="893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B086A" w:rsidRPr="00C074F5" w:rsidRDefault="006B086A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89,29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92,00</w:t>
            </w:r>
          </w:p>
        </w:tc>
      </w:tr>
      <w:tr w:rsidR="006B086A" w:rsidRPr="00EF4909" w:rsidTr="00C57102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6A" w:rsidRPr="00C074F5" w:rsidRDefault="006B086A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0,69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92,00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0,57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82,61</w:t>
            </w:r>
          </w:p>
        </w:tc>
      </w:tr>
      <w:tr w:rsidR="006B086A" w:rsidRPr="00EF4909" w:rsidTr="00DB3A41">
        <w:trPr>
          <w:trHeight w:val="300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6A" w:rsidRPr="00C074F5" w:rsidRDefault="006B086A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Яйца- всего, мил. штук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131,50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132,00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100,38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133,22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100,92</w:t>
            </w:r>
          </w:p>
        </w:tc>
      </w:tr>
      <w:tr w:rsidR="006B086A" w:rsidRPr="00EF4909" w:rsidTr="00DB3A41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B086A" w:rsidRPr="00C074F5" w:rsidRDefault="006B086A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122,70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123,01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123,58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100,46</w:t>
            </w:r>
          </w:p>
        </w:tc>
      </w:tr>
      <w:tr w:rsidR="006B086A" w:rsidRPr="00EF4909" w:rsidTr="00F97066">
        <w:trPr>
          <w:trHeight w:val="956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B086A" w:rsidRPr="00C074F5" w:rsidRDefault="006B086A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3,60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3,65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101,39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4,08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111,78</w:t>
            </w:r>
          </w:p>
        </w:tc>
      </w:tr>
      <w:tr w:rsidR="006B086A" w:rsidRPr="00EF4909" w:rsidTr="00DB3A41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6A" w:rsidRPr="00C074F5" w:rsidRDefault="006B086A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5,20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5,34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102,69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5,56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104,12</w:t>
            </w:r>
          </w:p>
        </w:tc>
      </w:tr>
      <w:tr w:rsidR="006B086A" w:rsidRPr="00EF4909" w:rsidTr="00DB3A41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B086A" w:rsidRPr="00871527" w:rsidRDefault="006B086A" w:rsidP="00DB3A41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152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Численность поголовья сельскохозяйственных животных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086A" w:rsidRPr="00EF4909" w:rsidTr="00DB3A41">
        <w:trPr>
          <w:trHeight w:val="300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B086A" w:rsidRPr="00871527" w:rsidRDefault="006B086A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1527">
              <w:rPr>
                <w:rFonts w:ascii="Times New Roman" w:hAnsi="Times New Roman"/>
                <w:sz w:val="24"/>
                <w:szCs w:val="24"/>
                <w:lang w:eastAsia="ru-RU"/>
              </w:rPr>
              <w:t>Крупный рогатый скот, голов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9554,90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10045,40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105,13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10338,43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102,92</w:t>
            </w:r>
          </w:p>
        </w:tc>
      </w:tr>
      <w:tr w:rsidR="006B086A" w:rsidRPr="00EF4909" w:rsidTr="00DB3A41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B086A" w:rsidRPr="00871527" w:rsidRDefault="006B086A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1527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9300,00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9800,00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105,38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10100,00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103,06</w:t>
            </w:r>
          </w:p>
        </w:tc>
      </w:tr>
      <w:tr w:rsidR="006B086A" w:rsidRPr="00EF4909" w:rsidTr="00F97066">
        <w:trPr>
          <w:trHeight w:val="943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B086A" w:rsidRPr="00871527" w:rsidRDefault="006B086A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1527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106,90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113,40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106,08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114,43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100,91</w:t>
            </w:r>
          </w:p>
        </w:tc>
      </w:tr>
      <w:tr w:rsidR="006B086A" w:rsidRPr="00871527" w:rsidTr="00DB3A41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B086A" w:rsidRPr="00871527" w:rsidRDefault="006B086A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1527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148,00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132,00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89,19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124,00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93,94</w:t>
            </w:r>
          </w:p>
        </w:tc>
      </w:tr>
      <w:tr w:rsidR="006B086A" w:rsidRPr="00EF4909" w:rsidTr="00DB3A41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B086A" w:rsidRPr="00871527" w:rsidRDefault="006B086A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1527">
              <w:rPr>
                <w:rFonts w:ascii="Times New Roman" w:hAnsi="Times New Roman"/>
                <w:sz w:val="24"/>
                <w:szCs w:val="24"/>
                <w:lang w:eastAsia="ru-RU"/>
              </w:rPr>
              <w:t>из общего поголовья крупного рогатого скота — коровы, голов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1925,10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2023,40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105,11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2069,43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102,27</w:t>
            </w:r>
          </w:p>
        </w:tc>
      </w:tr>
      <w:tr w:rsidR="006B086A" w:rsidRPr="00EF4909" w:rsidTr="00F97066">
        <w:trPr>
          <w:trHeight w:val="716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B086A" w:rsidRPr="00871527" w:rsidRDefault="006B086A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1527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1800,00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105,56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1950,00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102,63</w:t>
            </w:r>
          </w:p>
        </w:tc>
      </w:tr>
      <w:tr w:rsidR="006B086A" w:rsidRPr="00EF4909" w:rsidTr="00F97066">
        <w:trPr>
          <w:trHeight w:val="951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B086A" w:rsidRPr="00871527" w:rsidRDefault="006B086A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1527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45,10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46,40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102,88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47,43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102,22</w:t>
            </w:r>
          </w:p>
        </w:tc>
      </w:tr>
      <w:tr w:rsidR="006B086A" w:rsidRPr="00EF4909" w:rsidTr="00DB3A41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B086A" w:rsidRPr="00871527" w:rsidRDefault="006B086A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1527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77,00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96,25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72,00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93,51</w:t>
            </w:r>
          </w:p>
        </w:tc>
      </w:tr>
      <w:tr w:rsidR="006B086A" w:rsidRPr="00EF4909" w:rsidTr="00DB3A41">
        <w:trPr>
          <w:trHeight w:val="300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B086A" w:rsidRPr="00871527" w:rsidRDefault="006B086A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15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Свиньи, голов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727,00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335,00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46,08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B086A" w:rsidRPr="00EF4909" w:rsidTr="00DB3A41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B086A" w:rsidRPr="00871527" w:rsidRDefault="006B086A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1527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B086A" w:rsidRPr="00EF4909" w:rsidTr="00F97066">
        <w:trPr>
          <w:trHeight w:val="891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B086A" w:rsidRPr="00871527" w:rsidRDefault="006B086A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1527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33,33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B086A" w:rsidRPr="00EF4909" w:rsidTr="00DB3A41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B086A" w:rsidRPr="00871527" w:rsidRDefault="006B086A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1527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697,00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325,00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46,63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B086A" w:rsidRPr="00EF4909" w:rsidTr="00DB3A41">
        <w:trPr>
          <w:trHeight w:val="300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B086A" w:rsidRPr="00C074F5" w:rsidRDefault="006B086A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Овцы и козы, голов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330,00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345,00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104,55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395,00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114,49</w:t>
            </w:r>
          </w:p>
        </w:tc>
      </w:tr>
      <w:tr w:rsidR="006B086A" w:rsidRPr="00EF4909" w:rsidTr="00DB3A41">
        <w:trPr>
          <w:trHeight w:val="300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B086A" w:rsidRPr="00C074F5" w:rsidRDefault="006B086A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Птица, тысяч голов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1235,00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1259,20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101,96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1289,20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102,38</w:t>
            </w:r>
          </w:p>
        </w:tc>
      </w:tr>
      <w:tr w:rsidR="006B086A" w:rsidRPr="00EF4909" w:rsidTr="00C57102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6A" w:rsidRPr="00C074F5" w:rsidRDefault="006B086A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Оборот розничной торговли,  млн. руб.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1829,80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1929,80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105,47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2105,50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109,10</w:t>
            </w:r>
          </w:p>
        </w:tc>
      </w:tr>
      <w:tr w:rsidR="006B086A" w:rsidRPr="00EF4909" w:rsidTr="00C57102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6A" w:rsidRPr="00C074F5" w:rsidRDefault="006B086A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Оборот общественного питания, млн. руб.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19,80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20,60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104,04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21,63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105,00</w:t>
            </w:r>
          </w:p>
        </w:tc>
      </w:tr>
      <w:tr w:rsidR="006B086A" w:rsidRPr="00EF4909" w:rsidTr="00C57102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6A" w:rsidRPr="00C074F5" w:rsidRDefault="006B086A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Объем платных услуг населению, млн. руб.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225,80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235,45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104,27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259,45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110,19</w:t>
            </w:r>
          </w:p>
        </w:tc>
      </w:tr>
      <w:tr w:rsidR="006B086A" w:rsidRPr="00EF4909" w:rsidTr="00C57102">
        <w:trPr>
          <w:trHeight w:val="870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6A" w:rsidRPr="00C074F5" w:rsidRDefault="006B086A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Объем инвестиций в основной капитал за счет всех источников финансирования, млн. руб.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534,50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535,20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100,13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534,00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99,78</w:t>
            </w:r>
          </w:p>
        </w:tc>
      </w:tr>
      <w:tr w:rsidR="006B086A" w:rsidRPr="00EF4909" w:rsidTr="00C57102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6A" w:rsidRPr="00C074F5" w:rsidRDefault="006B086A" w:rsidP="00DB3A41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Развитие малого предпринимательства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086A" w:rsidRPr="00EF4909" w:rsidTr="00C57102">
        <w:trPr>
          <w:trHeight w:val="144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6A" w:rsidRPr="00C074F5" w:rsidRDefault="006B086A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Общий объем расходов бюджета сельского поселения на развитие и поддержку малого предпринимательства в расчете на одно малое предприятие, тыс. руб.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6B086A" w:rsidRPr="00EF4909" w:rsidTr="00C57102">
        <w:trPr>
          <w:trHeight w:val="8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6A" w:rsidRPr="00C074F5" w:rsidRDefault="006B086A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субъектов малого предпринимательства в расчете на 1000 человек населения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11,62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11,64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100,17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12,67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108,85</w:t>
            </w:r>
          </w:p>
        </w:tc>
      </w:tr>
      <w:tr w:rsidR="006B086A" w:rsidRPr="00EF4909" w:rsidTr="00C57102">
        <w:trPr>
          <w:trHeight w:val="30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6A" w:rsidRPr="00C074F5" w:rsidRDefault="006B086A" w:rsidP="00DB3A41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Социальная сфера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086A" w:rsidRPr="00EF4909" w:rsidTr="00C57102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6A" w:rsidRPr="00C074F5" w:rsidRDefault="006B086A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Численность детей  дошкольного возраста, тыс. чел.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1580,00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2228,00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141,01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2528,00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113,46</w:t>
            </w:r>
          </w:p>
        </w:tc>
      </w:tr>
      <w:tr w:rsidR="006B086A" w:rsidRPr="00EF4909" w:rsidTr="00C57102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6A" w:rsidRPr="00C074F5" w:rsidRDefault="006B086A" w:rsidP="00C074F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Чис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ленность учащихся в учреждениях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086A" w:rsidRPr="00EF4909" w:rsidTr="00C57102">
        <w:trPr>
          <w:trHeight w:val="30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6A" w:rsidRPr="00C074F5" w:rsidRDefault="006B086A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общеобразовательных, тыс. чел.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4,10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3,90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95,12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115,38</w:t>
            </w:r>
          </w:p>
        </w:tc>
      </w:tr>
      <w:tr w:rsidR="006B086A" w:rsidRPr="00EF4909" w:rsidTr="00C57102">
        <w:trPr>
          <w:trHeight w:val="114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6A" w:rsidRPr="00C074F5" w:rsidRDefault="006B086A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Численность обучающихся в первую смену в дневных учреждениях общего образования в % к общему числу обучающихся в этих учреждениях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3,70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3,60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97,30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4,20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116,67</w:t>
            </w:r>
          </w:p>
        </w:tc>
      </w:tr>
      <w:tr w:rsidR="006B086A" w:rsidRPr="00EF4909" w:rsidTr="00C57102">
        <w:trPr>
          <w:trHeight w:val="30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6A" w:rsidRPr="00C074F5" w:rsidRDefault="006B086A" w:rsidP="00C074F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Ввод в эксплуатацию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086A" w:rsidRPr="00EF4909" w:rsidTr="00C57102">
        <w:trPr>
          <w:trHeight w:val="8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6A" w:rsidRPr="00C074F5" w:rsidRDefault="006B086A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жилых домов предприятиями всех форм собственности, тыс. кв. м общей площади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086A" w:rsidRPr="00EF4909" w:rsidTr="00C57102">
        <w:trPr>
          <w:trHeight w:val="8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6A" w:rsidRPr="00C074F5" w:rsidRDefault="006B086A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из общего итога - построенные населением за свой счет и с помощью кредитов, тыс. кв. м общей площади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3807,00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4000,00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105,07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4500,00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112,50</w:t>
            </w:r>
          </w:p>
        </w:tc>
      </w:tr>
      <w:tr w:rsidR="006B086A" w:rsidRPr="00EF4909" w:rsidTr="00C57102">
        <w:trPr>
          <w:trHeight w:val="8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6A" w:rsidRPr="00C074F5" w:rsidRDefault="006B086A" w:rsidP="00C074F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Обеспеченность населения учрежден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иями социально-культурной сферы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086A" w:rsidRPr="00EF4909" w:rsidTr="00DB3A41">
        <w:trPr>
          <w:trHeight w:val="8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6A" w:rsidRPr="00C074F5" w:rsidRDefault="006B086A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дошкольными образовательными учреждениями, мест на 1000 детей дошкольного возраста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423,00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430,00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101,65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438,00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101,86</w:t>
            </w:r>
          </w:p>
        </w:tc>
      </w:tr>
      <w:tr w:rsidR="006B086A" w:rsidRPr="00EF4909" w:rsidTr="00DB3A41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B086A" w:rsidRPr="00C074F5" w:rsidRDefault="006B086A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мест в учреждениях дошкольного образования, мест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605,00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128,93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820,00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105,13</w:t>
            </w:r>
          </w:p>
        </w:tc>
      </w:tr>
      <w:tr w:rsidR="006B086A" w:rsidRPr="00EF4909" w:rsidTr="00DB3A41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B086A" w:rsidRPr="00C074F5" w:rsidRDefault="006B086A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удельный вес населения, занимающегося спортом, 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23,70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25,60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108,02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28,70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112,11</w:t>
            </w:r>
          </w:p>
        </w:tc>
      </w:tr>
      <w:tr w:rsidR="006B086A" w:rsidRPr="00EF4909" w:rsidTr="00C57102">
        <w:trPr>
          <w:trHeight w:val="90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6A" w:rsidRPr="00C074F5" w:rsidRDefault="006B086A" w:rsidP="00DB3A41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Количество организаций, зарегистрированных на территории сельского поселения, единиц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1314,00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1336,00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101,67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1343,00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100,52</w:t>
            </w:r>
          </w:p>
        </w:tc>
      </w:tr>
      <w:tr w:rsidR="006B086A" w:rsidRPr="00EF4909" w:rsidTr="00C57102">
        <w:trPr>
          <w:trHeight w:val="870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6A" w:rsidRPr="00C074F5" w:rsidRDefault="006B086A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количество организаций государственной формы собственности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14,00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14,00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14,00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6B086A" w:rsidRPr="00EF4909" w:rsidTr="00C57102">
        <w:trPr>
          <w:trHeight w:val="870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6A" w:rsidRPr="00C074F5" w:rsidRDefault="006B086A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количество организаций муниципальной формы собственности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57,00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57,00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57,00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6B086A" w:rsidRPr="00EF4909" w:rsidTr="00F97066">
        <w:trPr>
          <w:trHeight w:val="63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6A" w:rsidRPr="00C074F5" w:rsidRDefault="006B086A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количество организаций частной формы собственности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1243,00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1265,00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101,77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1272,00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100,55</w:t>
            </w:r>
          </w:p>
        </w:tc>
      </w:tr>
      <w:tr w:rsidR="006B086A" w:rsidRPr="00EF4909" w:rsidTr="00DB3A41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B086A" w:rsidRPr="00C074F5" w:rsidRDefault="006B086A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из них индивидуальных предпринимателей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1107,00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1126,00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101,72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1133,00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100,62</w:t>
            </w:r>
          </w:p>
        </w:tc>
      </w:tr>
      <w:tr w:rsidR="006B086A" w:rsidRPr="00EF4909" w:rsidTr="00DB3A41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B086A" w:rsidRPr="00C074F5" w:rsidRDefault="006B086A" w:rsidP="00DB3A41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Инфраструктурная обеспеченность населения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086A" w:rsidRPr="00EF4909" w:rsidTr="00DB3A41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B086A" w:rsidRPr="00C074F5" w:rsidRDefault="006B086A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Протяженность освещенных улиц, км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27,06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28,56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105,54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31,56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110,50</w:t>
            </w:r>
          </w:p>
        </w:tc>
      </w:tr>
      <w:tr w:rsidR="006B086A" w:rsidRPr="00EF4909" w:rsidTr="00DB3A41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B086A" w:rsidRPr="00C074F5" w:rsidRDefault="006B086A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Протяж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енность водопроводных сетей, км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88,16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88,16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89,26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101,25</w:t>
            </w:r>
          </w:p>
        </w:tc>
      </w:tr>
      <w:tr w:rsidR="006B086A" w:rsidRPr="00EF4909" w:rsidTr="00DB3A41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B086A" w:rsidRPr="00C074F5" w:rsidRDefault="006B086A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Протяжен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ность канализационных сетей, км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10,47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10,47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10,47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6B086A" w:rsidRPr="00EF4909" w:rsidTr="00DB3A41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B086A" w:rsidRPr="00C074F5" w:rsidRDefault="006B086A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Протяженность автомобиль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ных дорог местного значения, км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124,84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124,84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124,84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6B086A" w:rsidRPr="00EF4909" w:rsidTr="00DB3A41">
        <w:trPr>
          <w:trHeight w:val="300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B086A" w:rsidRPr="00C074F5" w:rsidRDefault="006B086A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с твердым по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рытием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30,41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30,41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35,41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116,44</w:t>
            </w:r>
          </w:p>
        </w:tc>
      </w:tr>
      <w:tr w:rsidR="006B086A" w:rsidRPr="00EF4909" w:rsidTr="00DB3A41">
        <w:trPr>
          <w:trHeight w:val="115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B086A" w:rsidRPr="00C074F5" w:rsidRDefault="006B086A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Удельный вес газифицированных квартир (домовладений) от общего количества квартир (домовладений), 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97,00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101,03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102,00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104,08</w:t>
            </w:r>
          </w:p>
        </w:tc>
      </w:tr>
      <w:tr w:rsidR="006B086A" w:rsidRPr="00EF4909" w:rsidTr="00DB3A41">
        <w:trPr>
          <w:trHeight w:val="870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B086A" w:rsidRPr="00C074F5" w:rsidRDefault="006B086A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Обеспеченность населения объектами розничной торговли, кв. м. на 1 тыс. населения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115,90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116,10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100,17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117,13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100,89</w:t>
            </w:r>
          </w:p>
        </w:tc>
      </w:tr>
      <w:tr w:rsidR="006B086A" w:rsidRPr="00EF4909" w:rsidTr="00DB3A41">
        <w:trPr>
          <w:trHeight w:val="870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B086A" w:rsidRPr="00C074F5" w:rsidRDefault="006B086A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Обеспеченность населения объектами общественного питания, кв. м. на 1 тыс. населения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196,10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196,10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196,10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6B086A" w:rsidRPr="00EF4909" w:rsidTr="00DB3A41">
        <w:trPr>
          <w:trHeight w:val="300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B086A" w:rsidRPr="00C074F5" w:rsidRDefault="006B086A" w:rsidP="00DB3A41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Окружающая среда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086A" w:rsidRPr="00EF4909" w:rsidTr="00DB3A41">
        <w:trPr>
          <w:trHeight w:val="142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B086A" w:rsidRPr="00C074F5" w:rsidRDefault="006B086A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Степень загрязнения атмосферного воздуха (уровень превышения предельно допустимой концентрации вредных веществ в воздухе), 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B086A" w:rsidRPr="00EF4909" w:rsidTr="00C57102">
        <w:trPr>
          <w:trHeight w:val="255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</w:tr>
      <w:tr w:rsidR="006B086A" w:rsidRPr="00EF4909" w:rsidTr="00C57102">
        <w:trPr>
          <w:trHeight w:val="255"/>
        </w:trPr>
        <w:tc>
          <w:tcPr>
            <w:tcW w:w="406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B086A" w:rsidRDefault="006B086A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  <w:p w:rsidR="006B086A" w:rsidRPr="00C074F5" w:rsidRDefault="006B086A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</w:tr>
      <w:tr w:rsidR="006B086A" w:rsidRPr="00EF4909" w:rsidTr="00C57102">
        <w:trPr>
          <w:trHeight w:val="255"/>
        </w:trPr>
        <w:tc>
          <w:tcPr>
            <w:tcW w:w="6276" w:type="dxa"/>
            <w:gridSpan w:val="3"/>
            <w:noWrap/>
            <w:vAlign w:val="bottom"/>
          </w:tcPr>
          <w:p w:rsidR="006B086A" w:rsidRPr="00C57102" w:rsidRDefault="006B086A" w:rsidP="00C074F5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B086A" w:rsidRDefault="006B086A" w:rsidP="00C074F5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5710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Заместитель главы администрации Выселковского сельского поселения Выселковского района по экономическим, производственным, финансовым </w:t>
            </w:r>
          </w:p>
          <w:p w:rsidR="006B086A" w:rsidRPr="00C57102" w:rsidRDefault="006B086A" w:rsidP="00C074F5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57102">
              <w:rPr>
                <w:rFonts w:ascii="Times New Roman" w:hAnsi="Times New Roman"/>
                <w:sz w:val="28"/>
                <w:szCs w:val="28"/>
                <w:lang w:eastAsia="ru-RU"/>
              </w:rPr>
              <w:t>и социальным вопросам</w:t>
            </w:r>
          </w:p>
        </w:tc>
        <w:tc>
          <w:tcPr>
            <w:tcW w:w="1076" w:type="dxa"/>
            <w:noWrap/>
            <w:vAlign w:val="bottom"/>
          </w:tcPr>
          <w:p w:rsidR="006B086A" w:rsidRPr="00C074F5" w:rsidRDefault="006B086A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  <w:gridSpan w:val="2"/>
            <w:noWrap/>
            <w:vAlign w:val="bottom"/>
          </w:tcPr>
          <w:p w:rsidR="006B086A" w:rsidRPr="00C57102" w:rsidRDefault="006B086A" w:rsidP="00C57102">
            <w:pPr>
              <w:spacing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Т.В.</w:t>
            </w:r>
            <w:r w:rsidRPr="00C57102">
              <w:rPr>
                <w:rFonts w:ascii="Times New Roman" w:hAnsi="Times New Roman"/>
                <w:sz w:val="28"/>
                <w:szCs w:val="28"/>
                <w:lang w:eastAsia="ru-RU"/>
              </w:rPr>
              <w:t>Миронова</w:t>
            </w:r>
          </w:p>
        </w:tc>
      </w:tr>
    </w:tbl>
    <w:p w:rsidR="006B086A" w:rsidRDefault="006B086A"/>
    <w:sectPr w:rsidR="006B086A" w:rsidSect="004A5E9B">
      <w:pgSz w:w="11905" w:h="16837"/>
      <w:pgMar w:top="1134" w:right="565" w:bottom="1134" w:left="1701" w:header="720" w:footer="720" w:gutter="0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74F5"/>
    <w:rsid w:val="00003E3E"/>
    <w:rsid w:val="0000471A"/>
    <w:rsid w:val="00004971"/>
    <w:rsid w:val="0001045D"/>
    <w:rsid w:val="0001559F"/>
    <w:rsid w:val="000158D5"/>
    <w:rsid w:val="00031280"/>
    <w:rsid w:val="000401D6"/>
    <w:rsid w:val="00040DC2"/>
    <w:rsid w:val="0004211E"/>
    <w:rsid w:val="00043349"/>
    <w:rsid w:val="00045B78"/>
    <w:rsid w:val="000479ED"/>
    <w:rsid w:val="00052D5B"/>
    <w:rsid w:val="000559E0"/>
    <w:rsid w:val="00056298"/>
    <w:rsid w:val="00057081"/>
    <w:rsid w:val="00063842"/>
    <w:rsid w:val="000673B7"/>
    <w:rsid w:val="000741D8"/>
    <w:rsid w:val="000755E7"/>
    <w:rsid w:val="00082040"/>
    <w:rsid w:val="000837E1"/>
    <w:rsid w:val="000855BA"/>
    <w:rsid w:val="00086492"/>
    <w:rsid w:val="00086C6D"/>
    <w:rsid w:val="00090868"/>
    <w:rsid w:val="00093AF4"/>
    <w:rsid w:val="00094AD3"/>
    <w:rsid w:val="00094ED0"/>
    <w:rsid w:val="00096695"/>
    <w:rsid w:val="0009704D"/>
    <w:rsid w:val="000A075B"/>
    <w:rsid w:val="000A0B87"/>
    <w:rsid w:val="000A1B10"/>
    <w:rsid w:val="000A1BCC"/>
    <w:rsid w:val="000A367E"/>
    <w:rsid w:val="000A5141"/>
    <w:rsid w:val="000A55EF"/>
    <w:rsid w:val="000A7584"/>
    <w:rsid w:val="000B0E1C"/>
    <w:rsid w:val="000B1225"/>
    <w:rsid w:val="000B36F1"/>
    <w:rsid w:val="000B399C"/>
    <w:rsid w:val="000B3E96"/>
    <w:rsid w:val="000B5017"/>
    <w:rsid w:val="000B5A5A"/>
    <w:rsid w:val="000B6ED1"/>
    <w:rsid w:val="000C731B"/>
    <w:rsid w:val="000D1312"/>
    <w:rsid w:val="000D4265"/>
    <w:rsid w:val="000D4BC9"/>
    <w:rsid w:val="000D52B6"/>
    <w:rsid w:val="000D59F8"/>
    <w:rsid w:val="000D6FD3"/>
    <w:rsid w:val="000D7742"/>
    <w:rsid w:val="000E0C50"/>
    <w:rsid w:val="000E0EE7"/>
    <w:rsid w:val="000E19A2"/>
    <w:rsid w:val="000E279A"/>
    <w:rsid w:val="000E4408"/>
    <w:rsid w:val="000E675C"/>
    <w:rsid w:val="000E73AB"/>
    <w:rsid w:val="000F7714"/>
    <w:rsid w:val="0010036F"/>
    <w:rsid w:val="001035F0"/>
    <w:rsid w:val="00107086"/>
    <w:rsid w:val="001074A1"/>
    <w:rsid w:val="00107896"/>
    <w:rsid w:val="001100E5"/>
    <w:rsid w:val="00116980"/>
    <w:rsid w:val="0012425F"/>
    <w:rsid w:val="0012700E"/>
    <w:rsid w:val="00130808"/>
    <w:rsid w:val="001313FC"/>
    <w:rsid w:val="00132AE1"/>
    <w:rsid w:val="00132E14"/>
    <w:rsid w:val="0013472A"/>
    <w:rsid w:val="00140515"/>
    <w:rsid w:val="0014145A"/>
    <w:rsid w:val="00143A7C"/>
    <w:rsid w:val="00145027"/>
    <w:rsid w:val="001456A6"/>
    <w:rsid w:val="001467EC"/>
    <w:rsid w:val="00147E0A"/>
    <w:rsid w:val="001520CF"/>
    <w:rsid w:val="0016004B"/>
    <w:rsid w:val="00161F52"/>
    <w:rsid w:val="001709D2"/>
    <w:rsid w:val="001712D9"/>
    <w:rsid w:val="001743ED"/>
    <w:rsid w:val="001763AC"/>
    <w:rsid w:val="0017666A"/>
    <w:rsid w:val="00177C09"/>
    <w:rsid w:val="00177C54"/>
    <w:rsid w:val="00184212"/>
    <w:rsid w:val="00192CE6"/>
    <w:rsid w:val="00197196"/>
    <w:rsid w:val="001A0929"/>
    <w:rsid w:val="001A1355"/>
    <w:rsid w:val="001A1DEF"/>
    <w:rsid w:val="001A277B"/>
    <w:rsid w:val="001A33AB"/>
    <w:rsid w:val="001A41D4"/>
    <w:rsid w:val="001A48D6"/>
    <w:rsid w:val="001A5006"/>
    <w:rsid w:val="001A544F"/>
    <w:rsid w:val="001A5C9E"/>
    <w:rsid w:val="001A6901"/>
    <w:rsid w:val="001B004A"/>
    <w:rsid w:val="001B6BE6"/>
    <w:rsid w:val="001B745B"/>
    <w:rsid w:val="001B7B09"/>
    <w:rsid w:val="001C16AC"/>
    <w:rsid w:val="001C1885"/>
    <w:rsid w:val="001C2484"/>
    <w:rsid w:val="001C4720"/>
    <w:rsid w:val="001C6E11"/>
    <w:rsid w:val="001D0FDE"/>
    <w:rsid w:val="001D18AE"/>
    <w:rsid w:val="001D5E5B"/>
    <w:rsid w:val="001D697A"/>
    <w:rsid w:val="001D6FE4"/>
    <w:rsid w:val="001D7941"/>
    <w:rsid w:val="001E148C"/>
    <w:rsid w:val="001E1D0A"/>
    <w:rsid w:val="001E24B7"/>
    <w:rsid w:val="001E495B"/>
    <w:rsid w:val="001E550C"/>
    <w:rsid w:val="001E6BC7"/>
    <w:rsid w:val="001F2376"/>
    <w:rsid w:val="001F5B70"/>
    <w:rsid w:val="001F7086"/>
    <w:rsid w:val="002012A7"/>
    <w:rsid w:val="00201A8E"/>
    <w:rsid w:val="00207BDE"/>
    <w:rsid w:val="002120C6"/>
    <w:rsid w:val="00217DA9"/>
    <w:rsid w:val="0022170F"/>
    <w:rsid w:val="00221819"/>
    <w:rsid w:val="00221C32"/>
    <w:rsid w:val="00230948"/>
    <w:rsid w:val="00231606"/>
    <w:rsid w:val="00232B55"/>
    <w:rsid w:val="00233C37"/>
    <w:rsid w:val="00234EB8"/>
    <w:rsid w:val="002352F0"/>
    <w:rsid w:val="00236B5B"/>
    <w:rsid w:val="00240CF9"/>
    <w:rsid w:val="0024176D"/>
    <w:rsid w:val="00243A23"/>
    <w:rsid w:val="00245C4F"/>
    <w:rsid w:val="00246159"/>
    <w:rsid w:val="00246C90"/>
    <w:rsid w:val="0024792E"/>
    <w:rsid w:val="002479B5"/>
    <w:rsid w:val="00253050"/>
    <w:rsid w:val="0025324A"/>
    <w:rsid w:val="00263AA6"/>
    <w:rsid w:val="002717E3"/>
    <w:rsid w:val="00271B92"/>
    <w:rsid w:val="002733E9"/>
    <w:rsid w:val="00274DF2"/>
    <w:rsid w:val="002750FC"/>
    <w:rsid w:val="0027593D"/>
    <w:rsid w:val="002760ED"/>
    <w:rsid w:val="002762E0"/>
    <w:rsid w:val="002818A0"/>
    <w:rsid w:val="00282C4A"/>
    <w:rsid w:val="00287619"/>
    <w:rsid w:val="002943CE"/>
    <w:rsid w:val="00294F11"/>
    <w:rsid w:val="00294F4C"/>
    <w:rsid w:val="0029686A"/>
    <w:rsid w:val="002A26A6"/>
    <w:rsid w:val="002B0BCE"/>
    <w:rsid w:val="002B3D5F"/>
    <w:rsid w:val="002B5380"/>
    <w:rsid w:val="002B55DA"/>
    <w:rsid w:val="002C135C"/>
    <w:rsid w:val="002C14CF"/>
    <w:rsid w:val="002C2111"/>
    <w:rsid w:val="002C3214"/>
    <w:rsid w:val="002C4CEF"/>
    <w:rsid w:val="002C5538"/>
    <w:rsid w:val="002C5D94"/>
    <w:rsid w:val="002C6312"/>
    <w:rsid w:val="002C7342"/>
    <w:rsid w:val="002C7C5F"/>
    <w:rsid w:val="002D17E4"/>
    <w:rsid w:val="002D2E4B"/>
    <w:rsid w:val="002D3B68"/>
    <w:rsid w:val="002D4C38"/>
    <w:rsid w:val="002D58A0"/>
    <w:rsid w:val="002D5983"/>
    <w:rsid w:val="002E362D"/>
    <w:rsid w:val="002F0EFB"/>
    <w:rsid w:val="002F120C"/>
    <w:rsid w:val="002F4B2B"/>
    <w:rsid w:val="002F77B6"/>
    <w:rsid w:val="002F7DA3"/>
    <w:rsid w:val="003011DC"/>
    <w:rsid w:val="0030385F"/>
    <w:rsid w:val="003039C9"/>
    <w:rsid w:val="00304FC9"/>
    <w:rsid w:val="00306010"/>
    <w:rsid w:val="00306470"/>
    <w:rsid w:val="00315930"/>
    <w:rsid w:val="003166E4"/>
    <w:rsid w:val="0032254B"/>
    <w:rsid w:val="00323060"/>
    <w:rsid w:val="00323B76"/>
    <w:rsid w:val="003243A5"/>
    <w:rsid w:val="00327F61"/>
    <w:rsid w:val="00330A53"/>
    <w:rsid w:val="00335984"/>
    <w:rsid w:val="00336586"/>
    <w:rsid w:val="00336FBA"/>
    <w:rsid w:val="00341A69"/>
    <w:rsid w:val="00343BDD"/>
    <w:rsid w:val="003452A1"/>
    <w:rsid w:val="00351D91"/>
    <w:rsid w:val="00352DDB"/>
    <w:rsid w:val="00354AB1"/>
    <w:rsid w:val="003552EC"/>
    <w:rsid w:val="00356930"/>
    <w:rsid w:val="00357077"/>
    <w:rsid w:val="00357788"/>
    <w:rsid w:val="00366565"/>
    <w:rsid w:val="003670D7"/>
    <w:rsid w:val="00370F84"/>
    <w:rsid w:val="003732BF"/>
    <w:rsid w:val="0038358E"/>
    <w:rsid w:val="00383FD0"/>
    <w:rsid w:val="00387F81"/>
    <w:rsid w:val="00390389"/>
    <w:rsid w:val="0039752E"/>
    <w:rsid w:val="00397ACB"/>
    <w:rsid w:val="00397F01"/>
    <w:rsid w:val="003A102A"/>
    <w:rsid w:val="003A5935"/>
    <w:rsid w:val="003B17D8"/>
    <w:rsid w:val="003B1E87"/>
    <w:rsid w:val="003B1E95"/>
    <w:rsid w:val="003B221F"/>
    <w:rsid w:val="003B5B25"/>
    <w:rsid w:val="003B7508"/>
    <w:rsid w:val="003C0283"/>
    <w:rsid w:val="003C174B"/>
    <w:rsid w:val="003C451E"/>
    <w:rsid w:val="003C4D82"/>
    <w:rsid w:val="003C4FF4"/>
    <w:rsid w:val="003C603D"/>
    <w:rsid w:val="003D0FAC"/>
    <w:rsid w:val="003D18D6"/>
    <w:rsid w:val="003D5EDC"/>
    <w:rsid w:val="003D70CB"/>
    <w:rsid w:val="003D74F4"/>
    <w:rsid w:val="003E3478"/>
    <w:rsid w:val="003E416D"/>
    <w:rsid w:val="003E5967"/>
    <w:rsid w:val="003F6F93"/>
    <w:rsid w:val="003F78D2"/>
    <w:rsid w:val="00400715"/>
    <w:rsid w:val="00400F13"/>
    <w:rsid w:val="00401BEF"/>
    <w:rsid w:val="00402517"/>
    <w:rsid w:val="00405687"/>
    <w:rsid w:val="00406D9F"/>
    <w:rsid w:val="00407940"/>
    <w:rsid w:val="004079F0"/>
    <w:rsid w:val="004120B5"/>
    <w:rsid w:val="0041543C"/>
    <w:rsid w:val="00421659"/>
    <w:rsid w:val="00422256"/>
    <w:rsid w:val="0042477B"/>
    <w:rsid w:val="00426DA0"/>
    <w:rsid w:val="00426E54"/>
    <w:rsid w:val="0043132B"/>
    <w:rsid w:val="00431737"/>
    <w:rsid w:val="0043424A"/>
    <w:rsid w:val="004359AD"/>
    <w:rsid w:val="00437388"/>
    <w:rsid w:val="0044647D"/>
    <w:rsid w:val="00447F4D"/>
    <w:rsid w:val="00450EE1"/>
    <w:rsid w:val="00454192"/>
    <w:rsid w:val="00461E8D"/>
    <w:rsid w:val="00462885"/>
    <w:rsid w:val="00464371"/>
    <w:rsid w:val="0046492F"/>
    <w:rsid w:val="00466DDF"/>
    <w:rsid w:val="00472E6F"/>
    <w:rsid w:val="00473F86"/>
    <w:rsid w:val="0047648C"/>
    <w:rsid w:val="00480A19"/>
    <w:rsid w:val="004830C6"/>
    <w:rsid w:val="00494DD0"/>
    <w:rsid w:val="00495386"/>
    <w:rsid w:val="00495C87"/>
    <w:rsid w:val="004A5E9B"/>
    <w:rsid w:val="004B09C1"/>
    <w:rsid w:val="004B2CBD"/>
    <w:rsid w:val="004B5840"/>
    <w:rsid w:val="004B6225"/>
    <w:rsid w:val="004C07AE"/>
    <w:rsid w:val="004C22F4"/>
    <w:rsid w:val="004C59A4"/>
    <w:rsid w:val="004D0430"/>
    <w:rsid w:val="004D1460"/>
    <w:rsid w:val="004D3141"/>
    <w:rsid w:val="004D703C"/>
    <w:rsid w:val="004D78C6"/>
    <w:rsid w:val="004D7CAC"/>
    <w:rsid w:val="004E2E44"/>
    <w:rsid w:val="004E765F"/>
    <w:rsid w:val="004F06D5"/>
    <w:rsid w:val="004F2D66"/>
    <w:rsid w:val="00500EF9"/>
    <w:rsid w:val="00501B23"/>
    <w:rsid w:val="005033E6"/>
    <w:rsid w:val="00505530"/>
    <w:rsid w:val="00513D4A"/>
    <w:rsid w:val="00513DF8"/>
    <w:rsid w:val="005164B4"/>
    <w:rsid w:val="00516BD9"/>
    <w:rsid w:val="005223E0"/>
    <w:rsid w:val="005245BE"/>
    <w:rsid w:val="005266A7"/>
    <w:rsid w:val="00526E59"/>
    <w:rsid w:val="005273A0"/>
    <w:rsid w:val="00534316"/>
    <w:rsid w:val="005345B4"/>
    <w:rsid w:val="00534D21"/>
    <w:rsid w:val="00537152"/>
    <w:rsid w:val="00537DD1"/>
    <w:rsid w:val="005447DA"/>
    <w:rsid w:val="00544E91"/>
    <w:rsid w:val="00546EBC"/>
    <w:rsid w:val="005500F7"/>
    <w:rsid w:val="00552DEC"/>
    <w:rsid w:val="005612CA"/>
    <w:rsid w:val="005614F2"/>
    <w:rsid w:val="005665EF"/>
    <w:rsid w:val="00567533"/>
    <w:rsid w:val="00571B69"/>
    <w:rsid w:val="005741A7"/>
    <w:rsid w:val="005764FC"/>
    <w:rsid w:val="005779F3"/>
    <w:rsid w:val="00577CDC"/>
    <w:rsid w:val="00577DA2"/>
    <w:rsid w:val="005839BF"/>
    <w:rsid w:val="00583CA4"/>
    <w:rsid w:val="005917AB"/>
    <w:rsid w:val="00594054"/>
    <w:rsid w:val="00595D3D"/>
    <w:rsid w:val="005A2930"/>
    <w:rsid w:val="005A3BC7"/>
    <w:rsid w:val="005A462D"/>
    <w:rsid w:val="005A56EB"/>
    <w:rsid w:val="005A58D6"/>
    <w:rsid w:val="005A5BB0"/>
    <w:rsid w:val="005A73C0"/>
    <w:rsid w:val="005B10A5"/>
    <w:rsid w:val="005B2058"/>
    <w:rsid w:val="005B3174"/>
    <w:rsid w:val="005B4CA7"/>
    <w:rsid w:val="005B500F"/>
    <w:rsid w:val="005C256C"/>
    <w:rsid w:val="005C4251"/>
    <w:rsid w:val="005C4958"/>
    <w:rsid w:val="005C4CD1"/>
    <w:rsid w:val="005C79E9"/>
    <w:rsid w:val="005D1165"/>
    <w:rsid w:val="005D1729"/>
    <w:rsid w:val="005D2639"/>
    <w:rsid w:val="005D2E93"/>
    <w:rsid w:val="005D4C11"/>
    <w:rsid w:val="005D65E5"/>
    <w:rsid w:val="005D6B55"/>
    <w:rsid w:val="005E06C5"/>
    <w:rsid w:val="005E293B"/>
    <w:rsid w:val="005E39D9"/>
    <w:rsid w:val="005F6EDF"/>
    <w:rsid w:val="00605916"/>
    <w:rsid w:val="006100F6"/>
    <w:rsid w:val="00613106"/>
    <w:rsid w:val="00614FBB"/>
    <w:rsid w:val="00615917"/>
    <w:rsid w:val="00615DC6"/>
    <w:rsid w:val="00622879"/>
    <w:rsid w:val="00622BAE"/>
    <w:rsid w:val="00624BC4"/>
    <w:rsid w:val="00630FF0"/>
    <w:rsid w:val="00634608"/>
    <w:rsid w:val="00637A07"/>
    <w:rsid w:val="00640E71"/>
    <w:rsid w:val="00640EB7"/>
    <w:rsid w:val="00643639"/>
    <w:rsid w:val="006445AB"/>
    <w:rsid w:val="0064478A"/>
    <w:rsid w:val="006454BC"/>
    <w:rsid w:val="00646542"/>
    <w:rsid w:val="00646752"/>
    <w:rsid w:val="00650DF8"/>
    <w:rsid w:val="00652B3E"/>
    <w:rsid w:val="006548B0"/>
    <w:rsid w:val="00654D93"/>
    <w:rsid w:val="00655FC3"/>
    <w:rsid w:val="00657920"/>
    <w:rsid w:val="00660A7A"/>
    <w:rsid w:val="00661140"/>
    <w:rsid w:val="00661E15"/>
    <w:rsid w:val="00665570"/>
    <w:rsid w:val="00666128"/>
    <w:rsid w:val="006666CD"/>
    <w:rsid w:val="00674940"/>
    <w:rsid w:val="00681BA0"/>
    <w:rsid w:val="00685BF9"/>
    <w:rsid w:val="00687249"/>
    <w:rsid w:val="00691D63"/>
    <w:rsid w:val="00694ED0"/>
    <w:rsid w:val="006970BE"/>
    <w:rsid w:val="006A0FE7"/>
    <w:rsid w:val="006A3521"/>
    <w:rsid w:val="006A5D9C"/>
    <w:rsid w:val="006A7694"/>
    <w:rsid w:val="006B086A"/>
    <w:rsid w:val="006B6050"/>
    <w:rsid w:val="006B6355"/>
    <w:rsid w:val="006C119F"/>
    <w:rsid w:val="006C5DF2"/>
    <w:rsid w:val="006D1DA2"/>
    <w:rsid w:val="006D3506"/>
    <w:rsid w:val="006D6940"/>
    <w:rsid w:val="006E182D"/>
    <w:rsid w:val="006E2AE0"/>
    <w:rsid w:val="006E2C06"/>
    <w:rsid w:val="006E4BAB"/>
    <w:rsid w:val="006F2303"/>
    <w:rsid w:val="006F2879"/>
    <w:rsid w:val="006F2983"/>
    <w:rsid w:val="006F2C91"/>
    <w:rsid w:val="006F3C50"/>
    <w:rsid w:val="007024D3"/>
    <w:rsid w:val="00702BC6"/>
    <w:rsid w:val="00702CAA"/>
    <w:rsid w:val="00702ED8"/>
    <w:rsid w:val="0070557F"/>
    <w:rsid w:val="00706B93"/>
    <w:rsid w:val="00706E22"/>
    <w:rsid w:val="00706FF7"/>
    <w:rsid w:val="007108C8"/>
    <w:rsid w:val="00713237"/>
    <w:rsid w:val="0072560D"/>
    <w:rsid w:val="00727B18"/>
    <w:rsid w:val="00727CA5"/>
    <w:rsid w:val="00731577"/>
    <w:rsid w:val="00731DCF"/>
    <w:rsid w:val="00737DA3"/>
    <w:rsid w:val="007418CD"/>
    <w:rsid w:val="00741A32"/>
    <w:rsid w:val="00744BF9"/>
    <w:rsid w:val="0074510C"/>
    <w:rsid w:val="00745540"/>
    <w:rsid w:val="007458D2"/>
    <w:rsid w:val="00746BE2"/>
    <w:rsid w:val="0075023D"/>
    <w:rsid w:val="00752CD4"/>
    <w:rsid w:val="007531FA"/>
    <w:rsid w:val="00753CC7"/>
    <w:rsid w:val="00753D6D"/>
    <w:rsid w:val="00755E68"/>
    <w:rsid w:val="00763A11"/>
    <w:rsid w:val="0076573E"/>
    <w:rsid w:val="0076685D"/>
    <w:rsid w:val="00770347"/>
    <w:rsid w:val="00772D19"/>
    <w:rsid w:val="00780412"/>
    <w:rsid w:val="007808E1"/>
    <w:rsid w:val="00782CA6"/>
    <w:rsid w:val="00786ED0"/>
    <w:rsid w:val="00787CAC"/>
    <w:rsid w:val="00787CB5"/>
    <w:rsid w:val="00790847"/>
    <w:rsid w:val="00790B5D"/>
    <w:rsid w:val="007945BA"/>
    <w:rsid w:val="00794798"/>
    <w:rsid w:val="007A1B66"/>
    <w:rsid w:val="007A209E"/>
    <w:rsid w:val="007A3CFE"/>
    <w:rsid w:val="007A6DBF"/>
    <w:rsid w:val="007A745F"/>
    <w:rsid w:val="007B6F78"/>
    <w:rsid w:val="007C2236"/>
    <w:rsid w:val="007C2CE3"/>
    <w:rsid w:val="007C5824"/>
    <w:rsid w:val="007D1A67"/>
    <w:rsid w:val="007D2042"/>
    <w:rsid w:val="007D21DF"/>
    <w:rsid w:val="007D6E26"/>
    <w:rsid w:val="007D7656"/>
    <w:rsid w:val="007E198B"/>
    <w:rsid w:val="007E547A"/>
    <w:rsid w:val="007E5793"/>
    <w:rsid w:val="007E7494"/>
    <w:rsid w:val="007F0D36"/>
    <w:rsid w:val="007F5CCE"/>
    <w:rsid w:val="007F7046"/>
    <w:rsid w:val="007F760A"/>
    <w:rsid w:val="00801B03"/>
    <w:rsid w:val="0080259B"/>
    <w:rsid w:val="0080584A"/>
    <w:rsid w:val="00810A14"/>
    <w:rsid w:val="00815666"/>
    <w:rsid w:val="008178D2"/>
    <w:rsid w:val="008220EF"/>
    <w:rsid w:val="00824135"/>
    <w:rsid w:val="00825D2A"/>
    <w:rsid w:val="0083039F"/>
    <w:rsid w:val="0083145E"/>
    <w:rsid w:val="008314D9"/>
    <w:rsid w:val="00833AD4"/>
    <w:rsid w:val="00834D8F"/>
    <w:rsid w:val="008368C4"/>
    <w:rsid w:val="00836D81"/>
    <w:rsid w:val="008408E8"/>
    <w:rsid w:val="00841098"/>
    <w:rsid w:val="00842D42"/>
    <w:rsid w:val="00843AC8"/>
    <w:rsid w:val="00844664"/>
    <w:rsid w:val="00844EA8"/>
    <w:rsid w:val="0084688F"/>
    <w:rsid w:val="00846C94"/>
    <w:rsid w:val="0084751C"/>
    <w:rsid w:val="008477E2"/>
    <w:rsid w:val="00850699"/>
    <w:rsid w:val="00850CAA"/>
    <w:rsid w:val="00853B4E"/>
    <w:rsid w:val="008607EE"/>
    <w:rsid w:val="00861CF0"/>
    <w:rsid w:val="0086280E"/>
    <w:rsid w:val="0086573D"/>
    <w:rsid w:val="00866505"/>
    <w:rsid w:val="00867393"/>
    <w:rsid w:val="00870A75"/>
    <w:rsid w:val="00871527"/>
    <w:rsid w:val="00872B6A"/>
    <w:rsid w:val="00872C2C"/>
    <w:rsid w:val="008737AB"/>
    <w:rsid w:val="008737D6"/>
    <w:rsid w:val="0087544C"/>
    <w:rsid w:val="00875ACB"/>
    <w:rsid w:val="008771FF"/>
    <w:rsid w:val="00881581"/>
    <w:rsid w:val="00881986"/>
    <w:rsid w:val="008845F2"/>
    <w:rsid w:val="00887E59"/>
    <w:rsid w:val="00895B73"/>
    <w:rsid w:val="008963B8"/>
    <w:rsid w:val="00896E55"/>
    <w:rsid w:val="008A00D3"/>
    <w:rsid w:val="008A011D"/>
    <w:rsid w:val="008A39C0"/>
    <w:rsid w:val="008A67AB"/>
    <w:rsid w:val="008B2372"/>
    <w:rsid w:val="008B25ED"/>
    <w:rsid w:val="008B3E0A"/>
    <w:rsid w:val="008B5C02"/>
    <w:rsid w:val="008B6398"/>
    <w:rsid w:val="008B6DAE"/>
    <w:rsid w:val="008B7618"/>
    <w:rsid w:val="008C298E"/>
    <w:rsid w:val="008C34C5"/>
    <w:rsid w:val="008C3D26"/>
    <w:rsid w:val="008C5815"/>
    <w:rsid w:val="008C7BD2"/>
    <w:rsid w:val="008D039A"/>
    <w:rsid w:val="008D2CE1"/>
    <w:rsid w:val="008D389A"/>
    <w:rsid w:val="008D5808"/>
    <w:rsid w:val="008D65E1"/>
    <w:rsid w:val="008E0A7F"/>
    <w:rsid w:val="008E0EA3"/>
    <w:rsid w:val="008E0EFD"/>
    <w:rsid w:val="008E0FDF"/>
    <w:rsid w:val="008E1B7A"/>
    <w:rsid w:val="008E1C19"/>
    <w:rsid w:val="008E3FC8"/>
    <w:rsid w:val="008E40C1"/>
    <w:rsid w:val="008F1627"/>
    <w:rsid w:val="008F4FFD"/>
    <w:rsid w:val="009012CC"/>
    <w:rsid w:val="00907554"/>
    <w:rsid w:val="0091243E"/>
    <w:rsid w:val="00916101"/>
    <w:rsid w:val="00920ACE"/>
    <w:rsid w:val="00924A7B"/>
    <w:rsid w:val="009266FC"/>
    <w:rsid w:val="0092740A"/>
    <w:rsid w:val="009379A9"/>
    <w:rsid w:val="00942C58"/>
    <w:rsid w:val="00943DA9"/>
    <w:rsid w:val="009444CE"/>
    <w:rsid w:val="0094486B"/>
    <w:rsid w:val="00944DDF"/>
    <w:rsid w:val="0094577E"/>
    <w:rsid w:val="00952627"/>
    <w:rsid w:val="00954F06"/>
    <w:rsid w:val="00960CC9"/>
    <w:rsid w:val="009613B1"/>
    <w:rsid w:val="009614DF"/>
    <w:rsid w:val="0096753A"/>
    <w:rsid w:val="00970849"/>
    <w:rsid w:val="009710F4"/>
    <w:rsid w:val="0097750B"/>
    <w:rsid w:val="00977FEC"/>
    <w:rsid w:val="00980406"/>
    <w:rsid w:val="00980E83"/>
    <w:rsid w:val="00982CDA"/>
    <w:rsid w:val="00984E79"/>
    <w:rsid w:val="009857DA"/>
    <w:rsid w:val="009863CB"/>
    <w:rsid w:val="00986D57"/>
    <w:rsid w:val="00987582"/>
    <w:rsid w:val="00992324"/>
    <w:rsid w:val="0099474B"/>
    <w:rsid w:val="009A67DF"/>
    <w:rsid w:val="009A6C85"/>
    <w:rsid w:val="009A7606"/>
    <w:rsid w:val="009B0900"/>
    <w:rsid w:val="009B150B"/>
    <w:rsid w:val="009B3A2F"/>
    <w:rsid w:val="009B500A"/>
    <w:rsid w:val="009B5AFA"/>
    <w:rsid w:val="009B5C68"/>
    <w:rsid w:val="009B7C85"/>
    <w:rsid w:val="009C0851"/>
    <w:rsid w:val="009C095E"/>
    <w:rsid w:val="009D30F9"/>
    <w:rsid w:val="009D5003"/>
    <w:rsid w:val="009E001F"/>
    <w:rsid w:val="009E0044"/>
    <w:rsid w:val="009E2557"/>
    <w:rsid w:val="009E3FD2"/>
    <w:rsid w:val="009E797B"/>
    <w:rsid w:val="009F0227"/>
    <w:rsid w:val="009F2AB4"/>
    <w:rsid w:val="009F599E"/>
    <w:rsid w:val="00A03A71"/>
    <w:rsid w:val="00A04F6A"/>
    <w:rsid w:val="00A06E05"/>
    <w:rsid w:val="00A07579"/>
    <w:rsid w:val="00A13A89"/>
    <w:rsid w:val="00A22877"/>
    <w:rsid w:val="00A25AC9"/>
    <w:rsid w:val="00A267E8"/>
    <w:rsid w:val="00A31482"/>
    <w:rsid w:val="00A318F3"/>
    <w:rsid w:val="00A327AF"/>
    <w:rsid w:val="00A328D8"/>
    <w:rsid w:val="00A374AC"/>
    <w:rsid w:val="00A37C5C"/>
    <w:rsid w:val="00A37DBF"/>
    <w:rsid w:val="00A41CFB"/>
    <w:rsid w:val="00A42EF4"/>
    <w:rsid w:val="00A452B6"/>
    <w:rsid w:val="00A45BA6"/>
    <w:rsid w:val="00A46F70"/>
    <w:rsid w:val="00A51FAC"/>
    <w:rsid w:val="00A5300B"/>
    <w:rsid w:val="00A55EE3"/>
    <w:rsid w:val="00A5685A"/>
    <w:rsid w:val="00A56F71"/>
    <w:rsid w:val="00A63481"/>
    <w:rsid w:val="00A63F02"/>
    <w:rsid w:val="00A64149"/>
    <w:rsid w:val="00A753B3"/>
    <w:rsid w:val="00A76264"/>
    <w:rsid w:val="00A82AE3"/>
    <w:rsid w:val="00A83F0E"/>
    <w:rsid w:val="00A85472"/>
    <w:rsid w:val="00A85527"/>
    <w:rsid w:val="00A92077"/>
    <w:rsid w:val="00A93B4B"/>
    <w:rsid w:val="00A96185"/>
    <w:rsid w:val="00AA0C0E"/>
    <w:rsid w:val="00AA110E"/>
    <w:rsid w:val="00AA168F"/>
    <w:rsid w:val="00AA38AE"/>
    <w:rsid w:val="00AB01C2"/>
    <w:rsid w:val="00AB1E5D"/>
    <w:rsid w:val="00AC15C8"/>
    <w:rsid w:val="00AC21BE"/>
    <w:rsid w:val="00AC23AD"/>
    <w:rsid w:val="00AC2646"/>
    <w:rsid w:val="00AC3F93"/>
    <w:rsid w:val="00AC422A"/>
    <w:rsid w:val="00AC45F5"/>
    <w:rsid w:val="00AC4D40"/>
    <w:rsid w:val="00AC4F81"/>
    <w:rsid w:val="00AD1EF4"/>
    <w:rsid w:val="00AD2ED0"/>
    <w:rsid w:val="00AD3C81"/>
    <w:rsid w:val="00AD5F23"/>
    <w:rsid w:val="00AD67B4"/>
    <w:rsid w:val="00AE61AF"/>
    <w:rsid w:val="00AE6C1C"/>
    <w:rsid w:val="00AE70FB"/>
    <w:rsid w:val="00AF0BFC"/>
    <w:rsid w:val="00AF27C4"/>
    <w:rsid w:val="00AF40BF"/>
    <w:rsid w:val="00AF6154"/>
    <w:rsid w:val="00B00321"/>
    <w:rsid w:val="00B007CA"/>
    <w:rsid w:val="00B00EFA"/>
    <w:rsid w:val="00B0294D"/>
    <w:rsid w:val="00B03013"/>
    <w:rsid w:val="00B06BF8"/>
    <w:rsid w:val="00B14CA4"/>
    <w:rsid w:val="00B15676"/>
    <w:rsid w:val="00B166F2"/>
    <w:rsid w:val="00B22CDE"/>
    <w:rsid w:val="00B27C2D"/>
    <w:rsid w:val="00B30568"/>
    <w:rsid w:val="00B306C3"/>
    <w:rsid w:val="00B3290A"/>
    <w:rsid w:val="00B32B3C"/>
    <w:rsid w:val="00B33A2C"/>
    <w:rsid w:val="00B36C2C"/>
    <w:rsid w:val="00B403BC"/>
    <w:rsid w:val="00B4239A"/>
    <w:rsid w:val="00B42E11"/>
    <w:rsid w:val="00B43988"/>
    <w:rsid w:val="00B44209"/>
    <w:rsid w:val="00B47FDA"/>
    <w:rsid w:val="00B5637E"/>
    <w:rsid w:val="00B6479E"/>
    <w:rsid w:val="00B64B56"/>
    <w:rsid w:val="00B66C0A"/>
    <w:rsid w:val="00B70A62"/>
    <w:rsid w:val="00B71C60"/>
    <w:rsid w:val="00B72E6A"/>
    <w:rsid w:val="00B73E36"/>
    <w:rsid w:val="00B76574"/>
    <w:rsid w:val="00B76F3C"/>
    <w:rsid w:val="00B77408"/>
    <w:rsid w:val="00B774FD"/>
    <w:rsid w:val="00B77C79"/>
    <w:rsid w:val="00B83082"/>
    <w:rsid w:val="00B91EF3"/>
    <w:rsid w:val="00B93F71"/>
    <w:rsid w:val="00BA02A9"/>
    <w:rsid w:val="00BA201E"/>
    <w:rsid w:val="00BA5AE7"/>
    <w:rsid w:val="00BA5C6D"/>
    <w:rsid w:val="00BB106C"/>
    <w:rsid w:val="00BB3F0D"/>
    <w:rsid w:val="00BB3F44"/>
    <w:rsid w:val="00BB4409"/>
    <w:rsid w:val="00BB6995"/>
    <w:rsid w:val="00BB7095"/>
    <w:rsid w:val="00BC2ABF"/>
    <w:rsid w:val="00BC393C"/>
    <w:rsid w:val="00BD14CB"/>
    <w:rsid w:val="00BD1C1B"/>
    <w:rsid w:val="00BD4C7F"/>
    <w:rsid w:val="00BD52EE"/>
    <w:rsid w:val="00BE291C"/>
    <w:rsid w:val="00BE2E46"/>
    <w:rsid w:val="00BE2F55"/>
    <w:rsid w:val="00BE3D54"/>
    <w:rsid w:val="00BF11B6"/>
    <w:rsid w:val="00BF2C9B"/>
    <w:rsid w:val="00BF6011"/>
    <w:rsid w:val="00BF6CD2"/>
    <w:rsid w:val="00C00D89"/>
    <w:rsid w:val="00C0303F"/>
    <w:rsid w:val="00C037FB"/>
    <w:rsid w:val="00C05575"/>
    <w:rsid w:val="00C06D24"/>
    <w:rsid w:val="00C074F5"/>
    <w:rsid w:val="00C1088E"/>
    <w:rsid w:val="00C12EBC"/>
    <w:rsid w:val="00C13BD8"/>
    <w:rsid w:val="00C14132"/>
    <w:rsid w:val="00C14E02"/>
    <w:rsid w:val="00C16492"/>
    <w:rsid w:val="00C171E6"/>
    <w:rsid w:val="00C267AB"/>
    <w:rsid w:val="00C26C9F"/>
    <w:rsid w:val="00C308D1"/>
    <w:rsid w:val="00C35C80"/>
    <w:rsid w:val="00C36DEB"/>
    <w:rsid w:val="00C42A9A"/>
    <w:rsid w:val="00C4308E"/>
    <w:rsid w:val="00C43266"/>
    <w:rsid w:val="00C46199"/>
    <w:rsid w:val="00C50362"/>
    <w:rsid w:val="00C51401"/>
    <w:rsid w:val="00C51952"/>
    <w:rsid w:val="00C5466D"/>
    <w:rsid w:val="00C55351"/>
    <w:rsid w:val="00C55CAC"/>
    <w:rsid w:val="00C57102"/>
    <w:rsid w:val="00C61046"/>
    <w:rsid w:val="00C61500"/>
    <w:rsid w:val="00C655A0"/>
    <w:rsid w:val="00C70929"/>
    <w:rsid w:val="00C71C41"/>
    <w:rsid w:val="00C740D3"/>
    <w:rsid w:val="00C75E60"/>
    <w:rsid w:val="00C8272B"/>
    <w:rsid w:val="00C856C7"/>
    <w:rsid w:val="00C8623A"/>
    <w:rsid w:val="00C863C7"/>
    <w:rsid w:val="00C93AEB"/>
    <w:rsid w:val="00C94A2A"/>
    <w:rsid w:val="00C94CB8"/>
    <w:rsid w:val="00C95ACC"/>
    <w:rsid w:val="00C961BA"/>
    <w:rsid w:val="00C96CEB"/>
    <w:rsid w:val="00C97BB1"/>
    <w:rsid w:val="00CA17EC"/>
    <w:rsid w:val="00CA3FD8"/>
    <w:rsid w:val="00CA4411"/>
    <w:rsid w:val="00CA4813"/>
    <w:rsid w:val="00CA5F85"/>
    <w:rsid w:val="00CA63CA"/>
    <w:rsid w:val="00CB1D5C"/>
    <w:rsid w:val="00CB38D5"/>
    <w:rsid w:val="00CB3942"/>
    <w:rsid w:val="00CB3DAF"/>
    <w:rsid w:val="00CB436A"/>
    <w:rsid w:val="00CC2096"/>
    <w:rsid w:val="00CC6B59"/>
    <w:rsid w:val="00CD013B"/>
    <w:rsid w:val="00CD42FA"/>
    <w:rsid w:val="00CD553E"/>
    <w:rsid w:val="00CD5D8A"/>
    <w:rsid w:val="00CD74AF"/>
    <w:rsid w:val="00CD7A23"/>
    <w:rsid w:val="00CD7C0E"/>
    <w:rsid w:val="00CE0C3E"/>
    <w:rsid w:val="00CE13C1"/>
    <w:rsid w:val="00CE2345"/>
    <w:rsid w:val="00CE2B01"/>
    <w:rsid w:val="00CE3C65"/>
    <w:rsid w:val="00CE5154"/>
    <w:rsid w:val="00CE776B"/>
    <w:rsid w:val="00D0192C"/>
    <w:rsid w:val="00D01DD8"/>
    <w:rsid w:val="00D04F12"/>
    <w:rsid w:val="00D06C2B"/>
    <w:rsid w:val="00D10878"/>
    <w:rsid w:val="00D10AE4"/>
    <w:rsid w:val="00D15C7B"/>
    <w:rsid w:val="00D20623"/>
    <w:rsid w:val="00D21449"/>
    <w:rsid w:val="00D218F3"/>
    <w:rsid w:val="00D22335"/>
    <w:rsid w:val="00D23970"/>
    <w:rsid w:val="00D239E3"/>
    <w:rsid w:val="00D24812"/>
    <w:rsid w:val="00D24E4D"/>
    <w:rsid w:val="00D25A7C"/>
    <w:rsid w:val="00D271FE"/>
    <w:rsid w:val="00D27D96"/>
    <w:rsid w:val="00D32990"/>
    <w:rsid w:val="00D32AEF"/>
    <w:rsid w:val="00D4020F"/>
    <w:rsid w:val="00D406F8"/>
    <w:rsid w:val="00D4265A"/>
    <w:rsid w:val="00D47FFA"/>
    <w:rsid w:val="00D51322"/>
    <w:rsid w:val="00D53D5E"/>
    <w:rsid w:val="00D5422C"/>
    <w:rsid w:val="00D55118"/>
    <w:rsid w:val="00D5737B"/>
    <w:rsid w:val="00D60727"/>
    <w:rsid w:val="00D61937"/>
    <w:rsid w:val="00D64BEA"/>
    <w:rsid w:val="00D657A7"/>
    <w:rsid w:val="00D66219"/>
    <w:rsid w:val="00D71DF4"/>
    <w:rsid w:val="00D72571"/>
    <w:rsid w:val="00D7304D"/>
    <w:rsid w:val="00D80BE3"/>
    <w:rsid w:val="00D81CAE"/>
    <w:rsid w:val="00D834FF"/>
    <w:rsid w:val="00D83BC5"/>
    <w:rsid w:val="00D84A28"/>
    <w:rsid w:val="00D92119"/>
    <w:rsid w:val="00D933B6"/>
    <w:rsid w:val="00D93D73"/>
    <w:rsid w:val="00D93D99"/>
    <w:rsid w:val="00D9519F"/>
    <w:rsid w:val="00DA1052"/>
    <w:rsid w:val="00DA22CF"/>
    <w:rsid w:val="00DA2804"/>
    <w:rsid w:val="00DA599F"/>
    <w:rsid w:val="00DA5F96"/>
    <w:rsid w:val="00DA6395"/>
    <w:rsid w:val="00DA64AE"/>
    <w:rsid w:val="00DB0331"/>
    <w:rsid w:val="00DB0886"/>
    <w:rsid w:val="00DB269B"/>
    <w:rsid w:val="00DB2D5E"/>
    <w:rsid w:val="00DB3A41"/>
    <w:rsid w:val="00DC117B"/>
    <w:rsid w:val="00DC1495"/>
    <w:rsid w:val="00DC1C1A"/>
    <w:rsid w:val="00DC1CD0"/>
    <w:rsid w:val="00DD25B0"/>
    <w:rsid w:val="00DD4A91"/>
    <w:rsid w:val="00DD67DB"/>
    <w:rsid w:val="00DE19F8"/>
    <w:rsid w:val="00DE2BD7"/>
    <w:rsid w:val="00DE42CD"/>
    <w:rsid w:val="00DF4322"/>
    <w:rsid w:val="00DF4F44"/>
    <w:rsid w:val="00DF5A28"/>
    <w:rsid w:val="00E03F37"/>
    <w:rsid w:val="00E058F6"/>
    <w:rsid w:val="00E07213"/>
    <w:rsid w:val="00E10D55"/>
    <w:rsid w:val="00E12617"/>
    <w:rsid w:val="00E21439"/>
    <w:rsid w:val="00E23D10"/>
    <w:rsid w:val="00E2573C"/>
    <w:rsid w:val="00E270DB"/>
    <w:rsid w:val="00E329C8"/>
    <w:rsid w:val="00E34A8D"/>
    <w:rsid w:val="00E34E02"/>
    <w:rsid w:val="00E35263"/>
    <w:rsid w:val="00E42736"/>
    <w:rsid w:val="00E44029"/>
    <w:rsid w:val="00E452E4"/>
    <w:rsid w:val="00E452EE"/>
    <w:rsid w:val="00E45A3C"/>
    <w:rsid w:val="00E46772"/>
    <w:rsid w:val="00E46E61"/>
    <w:rsid w:val="00E47C1C"/>
    <w:rsid w:val="00E47D13"/>
    <w:rsid w:val="00E50C92"/>
    <w:rsid w:val="00E513A0"/>
    <w:rsid w:val="00E52196"/>
    <w:rsid w:val="00E524AB"/>
    <w:rsid w:val="00E53557"/>
    <w:rsid w:val="00E54259"/>
    <w:rsid w:val="00E542A8"/>
    <w:rsid w:val="00E55B22"/>
    <w:rsid w:val="00E569C5"/>
    <w:rsid w:val="00E611D6"/>
    <w:rsid w:val="00E61F2F"/>
    <w:rsid w:val="00E62B0A"/>
    <w:rsid w:val="00E64B48"/>
    <w:rsid w:val="00E67237"/>
    <w:rsid w:val="00E7017A"/>
    <w:rsid w:val="00E737F4"/>
    <w:rsid w:val="00E73AB5"/>
    <w:rsid w:val="00E74DF6"/>
    <w:rsid w:val="00E80547"/>
    <w:rsid w:val="00E81616"/>
    <w:rsid w:val="00E82B6D"/>
    <w:rsid w:val="00E830CC"/>
    <w:rsid w:val="00E831CD"/>
    <w:rsid w:val="00E84BD5"/>
    <w:rsid w:val="00E86CB8"/>
    <w:rsid w:val="00E87655"/>
    <w:rsid w:val="00E87A49"/>
    <w:rsid w:val="00E91087"/>
    <w:rsid w:val="00EA75C7"/>
    <w:rsid w:val="00EB015F"/>
    <w:rsid w:val="00EB0AC7"/>
    <w:rsid w:val="00EB3075"/>
    <w:rsid w:val="00EB59A1"/>
    <w:rsid w:val="00EB662C"/>
    <w:rsid w:val="00EC0D76"/>
    <w:rsid w:val="00EC4891"/>
    <w:rsid w:val="00EC4F74"/>
    <w:rsid w:val="00EC6DB6"/>
    <w:rsid w:val="00ED2B0B"/>
    <w:rsid w:val="00ED4D3C"/>
    <w:rsid w:val="00ED53BF"/>
    <w:rsid w:val="00ED6DE4"/>
    <w:rsid w:val="00ED7A71"/>
    <w:rsid w:val="00ED7A84"/>
    <w:rsid w:val="00EE06ED"/>
    <w:rsid w:val="00EE132A"/>
    <w:rsid w:val="00EE7A9C"/>
    <w:rsid w:val="00EF0DB8"/>
    <w:rsid w:val="00EF2FE1"/>
    <w:rsid w:val="00EF302D"/>
    <w:rsid w:val="00EF38CD"/>
    <w:rsid w:val="00EF4909"/>
    <w:rsid w:val="00F02563"/>
    <w:rsid w:val="00F02F19"/>
    <w:rsid w:val="00F05651"/>
    <w:rsid w:val="00F0618B"/>
    <w:rsid w:val="00F06CF4"/>
    <w:rsid w:val="00F07BD7"/>
    <w:rsid w:val="00F10825"/>
    <w:rsid w:val="00F12023"/>
    <w:rsid w:val="00F20129"/>
    <w:rsid w:val="00F226D5"/>
    <w:rsid w:val="00F24F66"/>
    <w:rsid w:val="00F2542D"/>
    <w:rsid w:val="00F26EA1"/>
    <w:rsid w:val="00F270AA"/>
    <w:rsid w:val="00F3016D"/>
    <w:rsid w:val="00F33CA0"/>
    <w:rsid w:val="00F34A92"/>
    <w:rsid w:val="00F35622"/>
    <w:rsid w:val="00F35D66"/>
    <w:rsid w:val="00F47C16"/>
    <w:rsid w:val="00F55F16"/>
    <w:rsid w:val="00F63DD0"/>
    <w:rsid w:val="00F70D59"/>
    <w:rsid w:val="00F721D3"/>
    <w:rsid w:val="00F73F74"/>
    <w:rsid w:val="00F74093"/>
    <w:rsid w:val="00F7611C"/>
    <w:rsid w:val="00F769E4"/>
    <w:rsid w:val="00F83C2C"/>
    <w:rsid w:val="00F85174"/>
    <w:rsid w:val="00F91E8D"/>
    <w:rsid w:val="00F93B43"/>
    <w:rsid w:val="00F93DA4"/>
    <w:rsid w:val="00F97066"/>
    <w:rsid w:val="00F97505"/>
    <w:rsid w:val="00FA14EB"/>
    <w:rsid w:val="00FA2590"/>
    <w:rsid w:val="00FA3DA4"/>
    <w:rsid w:val="00FA3DF0"/>
    <w:rsid w:val="00FA3E4B"/>
    <w:rsid w:val="00FA4EA5"/>
    <w:rsid w:val="00FA59BE"/>
    <w:rsid w:val="00FB007B"/>
    <w:rsid w:val="00FB0E4D"/>
    <w:rsid w:val="00FB16C7"/>
    <w:rsid w:val="00FB3088"/>
    <w:rsid w:val="00FB3463"/>
    <w:rsid w:val="00FB368C"/>
    <w:rsid w:val="00FB4708"/>
    <w:rsid w:val="00FB5166"/>
    <w:rsid w:val="00FC106D"/>
    <w:rsid w:val="00FC1ECC"/>
    <w:rsid w:val="00FC65EC"/>
    <w:rsid w:val="00FD0F72"/>
    <w:rsid w:val="00FD4A8B"/>
    <w:rsid w:val="00FD549F"/>
    <w:rsid w:val="00FD6307"/>
    <w:rsid w:val="00FE2D50"/>
    <w:rsid w:val="00FE6DDD"/>
    <w:rsid w:val="00FE7262"/>
    <w:rsid w:val="00FE79F2"/>
    <w:rsid w:val="00FF13A8"/>
    <w:rsid w:val="00FF46D6"/>
    <w:rsid w:val="00FF4A12"/>
    <w:rsid w:val="00FF6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4EB"/>
    <w:pPr>
      <w:spacing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605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</TotalTime>
  <Pages>5</Pages>
  <Words>1251</Words>
  <Characters>7136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14</cp:revision>
  <cp:lastPrinted>2013-02-03T14:32:00Z</cp:lastPrinted>
  <dcterms:created xsi:type="dcterms:W3CDTF">2012-12-04T07:17:00Z</dcterms:created>
  <dcterms:modified xsi:type="dcterms:W3CDTF">2013-02-06T13:25:00Z</dcterms:modified>
</cp:coreProperties>
</file>